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74B8" w14:textId="7C60F4A4" w:rsidR="00D60B89" w:rsidRPr="00D60B89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</w:t>
      </w:r>
      <w:r w:rsidR="006E6591">
        <w:rPr>
          <w:rFonts w:ascii="Arial" w:hAnsi="Arial" w:cs="Arial"/>
          <w:b/>
          <w:sz w:val="24"/>
        </w:rPr>
        <w:t>0271</w:t>
      </w:r>
    </w:p>
    <w:p w14:paraId="3C75294A" w14:textId="63B69EFE" w:rsidR="00C022E3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993AD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60B89">
        <w:rPr>
          <w:rFonts w:ascii="Arial" w:hAnsi="Arial"/>
          <w:b/>
          <w:lang w:val="en-US"/>
        </w:rPr>
        <w:t>Nokia, Nokia Shanghai Bell</w:t>
      </w:r>
    </w:p>
    <w:p w14:paraId="161A3169" w14:textId="2EEDA3C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3051E">
        <w:rPr>
          <w:rFonts w:ascii="Arial" w:hAnsi="Arial" w:cs="Arial"/>
          <w:b/>
        </w:rPr>
        <w:t>Coverpage</w:t>
      </w:r>
      <w:proofErr w:type="spellEnd"/>
      <w:r w:rsidR="0063051E">
        <w:rPr>
          <w:rFonts w:ascii="Arial" w:hAnsi="Arial" w:cs="Arial"/>
          <w:b/>
        </w:rPr>
        <w:t xml:space="preserve"> for </w:t>
      </w:r>
      <w:r w:rsidR="00025EFD">
        <w:rPr>
          <w:rFonts w:ascii="Arial" w:hAnsi="Arial" w:cs="Arial"/>
          <w:b/>
        </w:rPr>
        <w:t>TS 3</w:t>
      </w:r>
      <w:r w:rsidR="00D60B89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>.</w:t>
      </w:r>
      <w:r w:rsidR="00D60B89">
        <w:rPr>
          <w:rFonts w:ascii="Arial" w:hAnsi="Arial" w:cs="Arial"/>
          <w:b/>
        </w:rPr>
        <w:t>24</w:t>
      </w:r>
      <w:r w:rsidR="00D92B59">
        <w:rPr>
          <w:rFonts w:ascii="Arial" w:hAnsi="Arial" w:cs="Arial"/>
          <w:b/>
        </w:rPr>
        <w:t>3</w:t>
      </w:r>
      <w:r w:rsidR="00025EFD">
        <w:rPr>
          <w:rFonts w:ascii="Arial" w:hAnsi="Arial" w:cs="Arial"/>
          <w:b/>
        </w:rPr>
        <w:t xml:space="preserve">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FB67AF">
        <w:rPr>
          <w:rFonts w:ascii="Arial" w:hAnsi="Arial" w:cs="Arial"/>
          <w:b/>
        </w:rPr>
        <w:t xml:space="preserve"> the </w:t>
      </w:r>
      <w:r w:rsidR="00D92B59">
        <w:rPr>
          <w:rFonts w:ascii="Arial" w:hAnsi="Arial" w:cs="Arial"/>
          <w:b/>
        </w:rPr>
        <w:t>AES</w:t>
      </w:r>
      <w:r w:rsidR="00FB67AF">
        <w:rPr>
          <w:rFonts w:ascii="Arial" w:hAnsi="Arial" w:cs="Arial"/>
          <w:b/>
        </w:rPr>
        <w:t xml:space="preserve"> based 256-bit </w:t>
      </w:r>
      <w:r w:rsidR="00C4529B">
        <w:rPr>
          <w:rFonts w:ascii="Arial" w:hAnsi="Arial" w:cs="Arial"/>
          <w:b/>
        </w:rPr>
        <w:t xml:space="preserve">Algorithm </w:t>
      </w:r>
      <w:r w:rsidR="00D92B59">
        <w:rPr>
          <w:rFonts w:ascii="Arial" w:hAnsi="Arial" w:cs="Arial"/>
          <w:b/>
        </w:rPr>
        <w:t>Specification</w:t>
      </w:r>
      <w:r w:rsidR="00FB67AF">
        <w:t xml:space="preserve"> 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D4FD4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</w:t>
      </w:r>
      <w:r w:rsidR="00D60B89">
        <w:rPr>
          <w:rFonts w:ascii="Arial" w:hAnsi="Arial"/>
          <w:b/>
        </w:rPr>
        <w:t>5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E67FB0E" w14:textId="128A30B4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</w:t>
      </w:r>
      <w:r w:rsidR="00D92B59">
        <w:rPr>
          <w:b/>
          <w:i/>
        </w:rPr>
        <w:t>AES</w:t>
      </w:r>
      <w:r w:rsidR="00FB67AF">
        <w:rPr>
          <w:b/>
          <w:i/>
        </w:rPr>
        <w:t xml:space="preserve"> based 256-bit Algorithm </w:t>
      </w:r>
      <w:r w:rsidR="00D92B59">
        <w:rPr>
          <w:b/>
          <w:i/>
        </w:rPr>
        <w:t>Specification</w:t>
      </w:r>
      <w:r w:rsidR="00FB67AF">
        <w:rPr>
          <w:b/>
          <w:i/>
        </w:rPr>
        <w:t>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7EFD7E25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="004A5F6F">
        <w:rPr>
          <w:lang w:eastAsia="zh-CN"/>
        </w:rPr>
        <w:t xml:space="preserve"> </w:t>
      </w:r>
      <w:r w:rsidR="00FB67AF">
        <w:rPr>
          <w:lang w:eastAsia="zh-CN"/>
        </w:rPr>
        <w:t xml:space="preserve">the </w:t>
      </w:r>
      <w:r w:rsidR="00D92B59">
        <w:t>AES</w:t>
      </w:r>
      <w:r w:rsidR="00C4529B">
        <w:t xml:space="preserve"> based 256-bit Algorithm </w:t>
      </w:r>
      <w:r w:rsidR="00D92B59">
        <w:t xml:space="preserve">Specification </w:t>
      </w:r>
      <w:r>
        <w:rPr>
          <w:lang w:eastAsia="zh-CN"/>
        </w:rPr>
        <w:t>(</w:t>
      </w:r>
      <w:r w:rsidRPr="0092506D">
        <w:rPr>
          <w:lang w:eastAsia="zh-CN"/>
        </w:rPr>
        <w:t>TS 3</w:t>
      </w:r>
      <w:r w:rsidR="004A5F6F">
        <w:rPr>
          <w:lang w:eastAsia="zh-CN"/>
        </w:rPr>
        <w:t>5</w:t>
      </w:r>
      <w:r w:rsidRPr="0092506D">
        <w:rPr>
          <w:lang w:eastAsia="zh-CN"/>
        </w:rPr>
        <w:t>.</w:t>
      </w:r>
      <w:r w:rsidR="004A5F6F">
        <w:rPr>
          <w:lang w:eastAsia="zh-CN"/>
        </w:rPr>
        <w:t>24</w:t>
      </w:r>
      <w:r w:rsidR="00D92B59">
        <w:rPr>
          <w:lang w:eastAsia="zh-CN"/>
        </w:rPr>
        <w:t>3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420D9" w14:textId="77777777" w:rsidR="001D32C2" w:rsidRDefault="001D32C2">
      <w:r>
        <w:separator/>
      </w:r>
    </w:p>
  </w:endnote>
  <w:endnote w:type="continuationSeparator" w:id="0">
    <w:p w14:paraId="0AE43417" w14:textId="77777777" w:rsidR="001D32C2" w:rsidRDefault="001D32C2">
      <w:r>
        <w:continuationSeparator/>
      </w:r>
    </w:p>
  </w:endnote>
  <w:endnote w:type="continuationNotice" w:id="1">
    <w:p w14:paraId="27D9F068" w14:textId="77777777" w:rsidR="001D32C2" w:rsidRDefault="001D32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235F1" w14:textId="77777777" w:rsidR="001D32C2" w:rsidRDefault="001D32C2">
      <w:r>
        <w:separator/>
      </w:r>
    </w:p>
  </w:footnote>
  <w:footnote w:type="continuationSeparator" w:id="0">
    <w:p w14:paraId="3941BE7C" w14:textId="77777777" w:rsidR="001D32C2" w:rsidRDefault="001D32C2">
      <w:r>
        <w:continuationSeparator/>
      </w:r>
    </w:p>
  </w:footnote>
  <w:footnote w:type="continuationNotice" w:id="1">
    <w:p w14:paraId="5D6DB5AE" w14:textId="77777777" w:rsidR="001D32C2" w:rsidRDefault="001D32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FD"/>
    <w:rsid w:val="00027026"/>
    <w:rsid w:val="00033237"/>
    <w:rsid w:val="00045D85"/>
    <w:rsid w:val="0005552E"/>
    <w:rsid w:val="0008004B"/>
    <w:rsid w:val="000819D8"/>
    <w:rsid w:val="000A0F3C"/>
    <w:rsid w:val="000A2004"/>
    <w:rsid w:val="000B756E"/>
    <w:rsid w:val="000F6A93"/>
    <w:rsid w:val="00102542"/>
    <w:rsid w:val="00113404"/>
    <w:rsid w:val="00126DB4"/>
    <w:rsid w:val="00127423"/>
    <w:rsid w:val="001667C3"/>
    <w:rsid w:val="001C3EC8"/>
    <w:rsid w:val="001D2BD4"/>
    <w:rsid w:val="001D32C2"/>
    <w:rsid w:val="00201D8C"/>
    <w:rsid w:val="0020395B"/>
    <w:rsid w:val="0024056B"/>
    <w:rsid w:val="00244C9A"/>
    <w:rsid w:val="00276A5B"/>
    <w:rsid w:val="00286F88"/>
    <w:rsid w:val="002A6B97"/>
    <w:rsid w:val="002C7AF5"/>
    <w:rsid w:val="00305D37"/>
    <w:rsid w:val="00367FA5"/>
    <w:rsid w:val="00371032"/>
    <w:rsid w:val="003C5A97"/>
    <w:rsid w:val="003F52B2"/>
    <w:rsid w:val="004005EF"/>
    <w:rsid w:val="004637BA"/>
    <w:rsid w:val="004A5F6F"/>
    <w:rsid w:val="004B5632"/>
    <w:rsid w:val="004D22DB"/>
    <w:rsid w:val="004D55C2"/>
    <w:rsid w:val="004F2420"/>
    <w:rsid w:val="00533BDC"/>
    <w:rsid w:val="005729C4"/>
    <w:rsid w:val="00575FCB"/>
    <w:rsid w:val="0059227B"/>
    <w:rsid w:val="005B795D"/>
    <w:rsid w:val="005D565D"/>
    <w:rsid w:val="005F4008"/>
    <w:rsid w:val="005F6C06"/>
    <w:rsid w:val="006203B2"/>
    <w:rsid w:val="006221CB"/>
    <w:rsid w:val="0063051E"/>
    <w:rsid w:val="00652248"/>
    <w:rsid w:val="00657B80"/>
    <w:rsid w:val="00662294"/>
    <w:rsid w:val="006A70AC"/>
    <w:rsid w:val="006D340A"/>
    <w:rsid w:val="006E6591"/>
    <w:rsid w:val="007779FC"/>
    <w:rsid w:val="00782E95"/>
    <w:rsid w:val="007C27B0"/>
    <w:rsid w:val="007D763F"/>
    <w:rsid w:val="007E40D2"/>
    <w:rsid w:val="007F300B"/>
    <w:rsid w:val="00877AD3"/>
    <w:rsid w:val="00926ABD"/>
    <w:rsid w:val="00936CCB"/>
    <w:rsid w:val="00966D47"/>
    <w:rsid w:val="009C0DED"/>
    <w:rsid w:val="00A26698"/>
    <w:rsid w:val="00A37D7F"/>
    <w:rsid w:val="00A74954"/>
    <w:rsid w:val="00A84A94"/>
    <w:rsid w:val="00AB305C"/>
    <w:rsid w:val="00AC195E"/>
    <w:rsid w:val="00AD1F79"/>
    <w:rsid w:val="00AF1E23"/>
    <w:rsid w:val="00B01AFF"/>
    <w:rsid w:val="00B27E39"/>
    <w:rsid w:val="00B52107"/>
    <w:rsid w:val="00B55687"/>
    <w:rsid w:val="00B653C2"/>
    <w:rsid w:val="00B90C4D"/>
    <w:rsid w:val="00C022E3"/>
    <w:rsid w:val="00C1339E"/>
    <w:rsid w:val="00C4529B"/>
    <w:rsid w:val="00C4712D"/>
    <w:rsid w:val="00C94F55"/>
    <w:rsid w:val="00CA1F35"/>
    <w:rsid w:val="00CA7711"/>
    <w:rsid w:val="00CA7D62"/>
    <w:rsid w:val="00CF2394"/>
    <w:rsid w:val="00D11216"/>
    <w:rsid w:val="00D15D63"/>
    <w:rsid w:val="00D60B89"/>
    <w:rsid w:val="00D62265"/>
    <w:rsid w:val="00D826A2"/>
    <w:rsid w:val="00D84EA9"/>
    <w:rsid w:val="00D8512E"/>
    <w:rsid w:val="00D92B59"/>
    <w:rsid w:val="00DA1E58"/>
    <w:rsid w:val="00DA4B91"/>
    <w:rsid w:val="00DA7C98"/>
    <w:rsid w:val="00DB6D36"/>
    <w:rsid w:val="00DE4EF2"/>
    <w:rsid w:val="00DF2C0E"/>
    <w:rsid w:val="00E06FFB"/>
    <w:rsid w:val="00E30155"/>
    <w:rsid w:val="00ED4954"/>
    <w:rsid w:val="00EE0943"/>
    <w:rsid w:val="00EF299B"/>
    <w:rsid w:val="00F03C62"/>
    <w:rsid w:val="00F82507"/>
    <w:rsid w:val="00F82C5B"/>
    <w:rsid w:val="00FB67AF"/>
    <w:rsid w:val="00FD0400"/>
    <w:rsid w:val="00FD6B5A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2024-02-07T11:02:00Z</dcterms:created>
  <dcterms:modified xsi:type="dcterms:W3CDTF">2024-02-07T11:02:00Z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